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PYLLOND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Pillond</w:t>
      </w:r>
      <w:proofErr w:type="spellEnd"/>
      <w:r>
        <w:rPr>
          <w:rStyle w:val="Hyperlink"/>
          <w:color w:val="auto"/>
          <w:u w:val="none"/>
        </w:rPr>
        <w:t>, Devon. Gentleman.</w:t>
      </w: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Beamount</w:t>
      </w:r>
      <w:proofErr w:type="spellEnd"/>
      <w:r>
        <w:rPr>
          <w:rStyle w:val="Hyperlink"/>
          <w:color w:val="auto"/>
          <w:u w:val="none"/>
        </w:rPr>
        <w:t>(q.v.) brought a plaint of debt against him.</w:t>
      </w: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</w:p>
    <w:p w:rsidR="0050185C" w:rsidRDefault="0050185C" w:rsidP="0050185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p w:rsidR="006B2F86" w:rsidRPr="00E71FC3" w:rsidRDefault="005018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85C" w:rsidRDefault="0050185C" w:rsidP="00E71FC3">
      <w:pPr>
        <w:spacing w:after="0" w:line="240" w:lineRule="auto"/>
      </w:pPr>
      <w:r>
        <w:separator/>
      </w:r>
    </w:p>
  </w:endnote>
  <w:endnote w:type="continuationSeparator" w:id="0">
    <w:p w:rsidR="0050185C" w:rsidRDefault="005018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85C" w:rsidRDefault="0050185C" w:rsidP="00E71FC3">
      <w:pPr>
        <w:spacing w:after="0" w:line="240" w:lineRule="auto"/>
      </w:pPr>
      <w:r>
        <w:separator/>
      </w:r>
    </w:p>
  </w:footnote>
  <w:footnote w:type="continuationSeparator" w:id="0">
    <w:p w:rsidR="0050185C" w:rsidRDefault="005018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85C"/>
    <w:rsid w:val="001A7C09"/>
    <w:rsid w:val="0050185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8C51D-F7D7-4480-A379-63D9253D1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01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2017-01-02T22:30:00Z</dcterms:created>
  <dcterms:modified xsi:type="dcterms:W3CDTF">2017-01-02T22:30:00Z</dcterms:modified>
</cp:coreProperties>
</file>